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FB4" w:rsidRPr="004E103D" w:rsidRDefault="00CA2FB4" w:rsidP="00525AFE">
      <w:pPr>
        <w:spacing w:after="0" w:line="240" w:lineRule="auto"/>
        <w:jc w:val="center"/>
        <w:rPr>
          <w:rFonts w:ascii="Bookman Old Style" w:hAnsi="Bookman Old Style" w:cs="Times New Roman"/>
          <w:b/>
          <w:sz w:val="32"/>
          <w:szCs w:val="32"/>
        </w:rPr>
      </w:pPr>
      <w:r w:rsidRPr="004E103D">
        <w:rPr>
          <w:rFonts w:ascii="Bookman Old Style" w:hAnsi="Bookman Old Style" w:cs="Times New Roman"/>
          <w:b/>
          <w:sz w:val="32"/>
          <w:szCs w:val="32"/>
        </w:rPr>
        <w:t xml:space="preserve">Create </w:t>
      </w:r>
      <w:r w:rsidRPr="004E103D">
        <w:rPr>
          <w:rFonts w:ascii="Bookman Old Style" w:hAnsi="Bookman Old Style" w:cs="Aharoni"/>
          <w:b/>
          <w:sz w:val="32"/>
          <w:szCs w:val="32"/>
        </w:rPr>
        <w:t>a</w:t>
      </w:r>
      <w:r w:rsidRPr="004E103D">
        <w:rPr>
          <w:rFonts w:ascii="Bookman Old Style" w:hAnsi="Bookman Old Style" w:cs="Times New Roman"/>
          <w:b/>
          <w:sz w:val="32"/>
          <w:szCs w:val="32"/>
        </w:rPr>
        <w:t xml:space="preserve"> Campaign Project</w:t>
      </w:r>
    </w:p>
    <w:p w:rsidR="004E103D" w:rsidRDefault="00D71078" w:rsidP="00D71078">
      <w:pPr>
        <w:spacing w:after="0" w:line="240" w:lineRule="auto"/>
        <w:jc w:val="center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Wikispace Planning Sheet</w:t>
      </w:r>
    </w:p>
    <w:p w:rsidR="00D71078" w:rsidRDefault="00D71078" w:rsidP="00D71078">
      <w:pPr>
        <w:spacing w:after="0" w:line="240" w:lineRule="auto"/>
        <w:jc w:val="center"/>
        <w:rPr>
          <w:rFonts w:ascii="Bookman Old Style" w:hAnsi="Bookman Old Style" w:cs="Times New Roman"/>
          <w:sz w:val="24"/>
          <w:szCs w:val="24"/>
        </w:rPr>
      </w:pPr>
    </w:p>
    <w:p w:rsidR="00D71078" w:rsidRDefault="00985910" w:rsidP="0098591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By the end of the period today, you and your group member(s) should accomplish the following tasks:</w:t>
      </w:r>
    </w:p>
    <w:p w:rsidR="00985910" w:rsidRDefault="00985910" w:rsidP="0098591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985910" w:rsidRPr="00985910" w:rsidRDefault="00985910" w:rsidP="00985910">
      <w:pPr>
        <w:pStyle w:val="ListParagraph"/>
        <w:numPr>
          <w:ilvl w:val="0"/>
          <w:numId w:val="3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 w:rsidRPr="00985910">
        <w:rPr>
          <w:rFonts w:ascii="Bookman Old Style" w:hAnsi="Bookman Old Style" w:cs="Times New Roman"/>
          <w:sz w:val="24"/>
          <w:szCs w:val="24"/>
        </w:rPr>
        <w:t>Set up a wikispace page with the color schemes and fonts that you would like to use for your project</w:t>
      </w:r>
      <w:r>
        <w:rPr>
          <w:rFonts w:ascii="Bookman Old Style" w:hAnsi="Bookman Old Style" w:cs="Times New Roman"/>
          <w:sz w:val="24"/>
          <w:szCs w:val="24"/>
        </w:rPr>
        <w:t xml:space="preserve"> (5 points)</w:t>
      </w:r>
    </w:p>
    <w:p w:rsidR="00985910" w:rsidRPr="00985910" w:rsidRDefault="00985910" w:rsidP="00985910">
      <w:pPr>
        <w:pStyle w:val="ListParagraph"/>
        <w:numPr>
          <w:ilvl w:val="0"/>
          <w:numId w:val="3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 w:rsidRPr="00985910">
        <w:rPr>
          <w:rFonts w:ascii="Bookman Old Style" w:hAnsi="Bookman Old Style" w:cs="Times New Roman"/>
          <w:sz w:val="24"/>
          <w:szCs w:val="24"/>
        </w:rPr>
        <w:t>Set up an introductory page that lists your name(s) and your goal statements</w:t>
      </w:r>
      <w:r>
        <w:rPr>
          <w:rFonts w:ascii="Bookman Old Style" w:hAnsi="Bookman Old Style" w:cs="Times New Roman"/>
          <w:sz w:val="24"/>
          <w:szCs w:val="24"/>
        </w:rPr>
        <w:t xml:space="preserve"> (5 points)</w:t>
      </w:r>
    </w:p>
    <w:p w:rsidR="00985910" w:rsidRDefault="00985910" w:rsidP="00985910">
      <w:pPr>
        <w:pStyle w:val="ListParagraph"/>
        <w:numPr>
          <w:ilvl w:val="0"/>
          <w:numId w:val="3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Set up a blank research information/MLA citations page (5 points)</w:t>
      </w:r>
    </w:p>
    <w:p w:rsidR="00985910" w:rsidRDefault="00985910" w:rsidP="00985910">
      <w:pPr>
        <w:pStyle w:val="ListParagraph"/>
        <w:numPr>
          <w:ilvl w:val="0"/>
          <w:numId w:val="3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Set up a blank campaign page (5 points)</w:t>
      </w:r>
    </w:p>
    <w:p w:rsidR="00985910" w:rsidRDefault="00985910" w:rsidP="0098591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985910" w:rsidRDefault="00985910" w:rsidP="0098591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Be sure to provide Mrs. Petrosoff with a copy of the link to your website.  You will receive a project grade of 20 points for completion of this activity today.</w:t>
      </w:r>
    </w:p>
    <w:p w:rsidR="00985910" w:rsidRDefault="00985910" w:rsidP="0098591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985910" w:rsidRDefault="00985910" w:rsidP="0098591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985910" w:rsidRDefault="00985910" w:rsidP="0098591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985910" w:rsidRDefault="00985910" w:rsidP="0098591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985910" w:rsidRDefault="00985910" w:rsidP="0098591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985910" w:rsidRDefault="00985910" w:rsidP="0098591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985910" w:rsidRPr="004E103D" w:rsidRDefault="00985910" w:rsidP="00985910">
      <w:pPr>
        <w:spacing w:after="0" w:line="240" w:lineRule="auto"/>
        <w:jc w:val="center"/>
        <w:rPr>
          <w:rFonts w:ascii="Bookman Old Style" w:hAnsi="Bookman Old Style" w:cs="Times New Roman"/>
          <w:b/>
          <w:sz w:val="32"/>
          <w:szCs w:val="32"/>
        </w:rPr>
      </w:pPr>
      <w:r w:rsidRPr="004E103D">
        <w:rPr>
          <w:rFonts w:ascii="Bookman Old Style" w:hAnsi="Bookman Old Style" w:cs="Times New Roman"/>
          <w:b/>
          <w:sz w:val="32"/>
          <w:szCs w:val="32"/>
        </w:rPr>
        <w:t xml:space="preserve">Create </w:t>
      </w:r>
      <w:r w:rsidRPr="004E103D">
        <w:rPr>
          <w:rFonts w:ascii="Bookman Old Style" w:hAnsi="Bookman Old Style" w:cs="Aharoni"/>
          <w:b/>
          <w:sz w:val="32"/>
          <w:szCs w:val="32"/>
        </w:rPr>
        <w:t>a</w:t>
      </w:r>
      <w:r w:rsidRPr="004E103D">
        <w:rPr>
          <w:rFonts w:ascii="Bookman Old Style" w:hAnsi="Bookman Old Style" w:cs="Times New Roman"/>
          <w:b/>
          <w:sz w:val="32"/>
          <w:szCs w:val="32"/>
        </w:rPr>
        <w:t xml:space="preserve"> Campaign Project</w:t>
      </w:r>
    </w:p>
    <w:p w:rsidR="00985910" w:rsidRDefault="00985910" w:rsidP="00985910">
      <w:pPr>
        <w:spacing w:after="0" w:line="240" w:lineRule="auto"/>
        <w:jc w:val="center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Wikispace Planning Sheet</w:t>
      </w:r>
    </w:p>
    <w:p w:rsidR="00985910" w:rsidRDefault="00985910" w:rsidP="00985910">
      <w:pPr>
        <w:spacing w:after="0" w:line="240" w:lineRule="auto"/>
        <w:jc w:val="center"/>
        <w:rPr>
          <w:rFonts w:ascii="Bookman Old Style" w:hAnsi="Bookman Old Style" w:cs="Times New Roman"/>
          <w:sz w:val="24"/>
          <w:szCs w:val="24"/>
        </w:rPr>
      </w:pPr>
    </w:p>
    <w:p w:rsidR="00985910" w:rsidRDefault="00985910" w:rsidP="0098591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By the end of the period today, you and your group member(s) should accomplish the following tasks:</w:t>
      </w:r>
    </w:p>
    <w:p w:rsidR="00985910" w:rsidRDefault="00985910" w:rsidP="0098591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985910" w:rsidRPr="00985910" w:rsidRDefault="00985910" w:rsidP="00985910">
      <w:pPr>
        <w:pStyle w:val="ListParagraph"/>
        <w:numPr>
          <w:ilvl w:val="0"/>
          <w:numId w:val="3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 w:rsidRPr="00985910">
        <w:rPr>
          <w:rFonts w:ascii="Bookman Old Style" w:hAnsi="Bookman Old Style" w:cs="Times New Roman"/>
          <w:sz w:val="24"/>
          <w:szCs w:val="24"/>
        </w:rPr>
        <w:t>Set up a wikispace page with the color schemes and fonts that you would like to use for your project</w:t>
      </w:r>
      <w:r>
        <w:rPr>
          <w:rFonts w:ascii="Bookman Old Style" w:hAnsi="Bookman Old Style" w:cs="Times New Roman"/>
          <w:sz w:val="24"/>
          <w:szCs w:val="24"/>
        </w:rPr>
        <w:t xml:space="preserve"> (5 points)</w:t>
      </w:r>
    </w:p>
    <w:p w:rsidR="00985910" w:rsidRPr="00985910" w:rsidRDefault="00985910" w:rsidP="00985910">
      <w:pPr>
        <w:pStyle w:val="ListParagraph"/>
        <w:numPr>
          <w:ilvl w:val="0"/>
          <w:numId w:val="3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 w:rsidRPr="00985910">
        <w:rPr>
          <w:rFonts w:ascii="Bookman Old Style" w:hAnsi="Bookman Old Style" w:cs="Times New Roman"/>
          <w:sz w:val="24"/>
          <w:szCs w:val="24"/>
        </w:rPr>
        <w:t>Set up an introductory page that lists your name(s) and your goal statements</w:t>
      </w:r>
      <w:r>
        <w:rPr>
          <w:rFonts w:ascii="Bookman Old Style" w:hAnsi="Bookman Old Style" w:cs="Times New Roman"/>
          <w:sz w:val="24"/>
          <w:szCs w:val="24"/>
        </w:rPr>
        <w:t xml:space="preserve"> (5 points)</w:t>
      </w:r>
    </w:p>
    <w:p w:rsidR="00985910" w:rsidRDefault="00985910" w:rsidP="00985910">
      <w:pPr>
        <w:pStyle w:val="ListParagraph"/>
        <w:numPr>
          <w:ilvl w:val="0"/>
          <w:numId w:val="3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Set up a blank research information/MLA citations page (5 points)</w:t>
      </w:r>
    </w:p>
    <w:p w:rsidR="00985910" w:rsidRDefault="00985910" w:rsidP="00985910">
      <w:pPr>
        <w:pStyle w:val="ListParagraph"/>
        <w:numPr>
          <w:ilvl w:val="0"/>
          <w:numId w:val="3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Set up a blank campaign page (5 points)</w:t>
      </w:r>
    </w:p>
    <w:p w:rsidR="00985910" w:rsidRDefault="00985910" w:rsidP="0098591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985910" w:rsidRPr="00985910" w:rsidRDefault="00985910" w:rsidP="0098591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Be sure to provide Mrs. Petrosoff with a copy of the link to your website.  You will receive a project grade of 20 points for completion of this activity today.</w:t>
      </w:r>
    </w:p>
    <w:p w:rsidR="00985910" w:rsidRPr="00985910" w:rsidRDefault="00985910" w:rsidP="0098591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bookmarkStart w:id="0" w:name="_GoBack"/>
      <w:bookmarkEnd w:id="0"/>
    </w:p>
    <w:sectPr w:rsidR="00985910" w:rsidRPr="009859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01BA8"/>
    <w:multiLevelType w:val="hybridMultilevel"/>
    <w:tmpl w:val="647A3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F14F7E"/>
    <w:multiLevelType w:val="hybridMultilevel"/>
    <w:tmpl w:val="7CDEB7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F56F6"/>
    <w:multiLevelType w:val="hybridMultilevel"/>
    <w:tmpl w:val="E8CC9D38"/>
    <w:lvl w:ilvl="0" w:tplc="236EB22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23C"/>
    <w:rsid w:val="00174CFE"/>
    <w:rsid w:val="00226DF6"/>
    <w:rsid w:val="00252D48"/>
    <w:rsid w:val="004E103D"/>
    <w:rsid w:val="00525AFE"/>
    <w:rsid w:val="00985910"/>
    <w:rsid w:val="00C90F4E"/>
    <w:rsid w:val="00CA2FB4"/>
    <w:rsid w:val="00CD423C"/>
    <w:rsid w:val="00D71078"/>
    <w:rsid w:val="00D731D2"/>
    <w:rsid w:val="00EC3F3B"/>
    <w:rsid w:val="00F0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2D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2D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6D02F008</Template>
  <TotalTime>6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Highland Central School District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Petrosoff, Krista</dc:creator>
  <cp:lastModifiedBy>Petrosoff, Krista</cp:lastModifiedBy>
  <cp:revision>3</cp:revision>
  <dcterms:created xsi:type="dcterms:W3CDTF">2013-12-03T12:47:00Z</dcterms:created>
  <dcterms:modified xsi:type="dcterms:W3CDTF">2013-12-03T12:53:00Z</dcterms:modified>
</cp:coreProperties>
</file>